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fr-FR"/>
        </w:rPr>
      </w:pPr>
      <w:r w:rsidRPr="004D113E">
        <w:rPr>
          <w:rFonts w:ascii="Times New Roman" w:eastAsia="Times New Roman" w:hAnsi="Times New Roman" w:cs="Times New Roman"/>
          <w:noProof/>
          <w:sz w:val="20"/>
          <w:szCs w:val="20"/>
          <w:lang w:eastAsia="ro-RO"/>
        </w:rPr>
        <w:drawing>
          <wp:anchor distT="0" distB="0" distL="114300" distR="114300" simplePos="0" relativeHeight="251659264" behindDoc="1" locked="0" layoutInCell="1" allowOverlap="1" wp14:anchorId="4C44F767" wp14:editId="0CD40CF4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4143" w:rsidRPr="004D113E" w:rsidRDefault="009E4143" w:rsidP="009E41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>MINISTERUL EDUCATIEI NATIONALE</w:t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it-IT"/>
        </w:rPr>
        <w:tab/>
        <w:t xml:space="preserve">       </w:t>
      </w:r>
      <w:r w:rsidRPr="004D113E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 xml:space="preserve">                                              </w:t>
      </w:r>
      <w:r w:rsidRPr="004D113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COLEGIUL TEHNIC DE TRANSPORT FEROVI</w:t>
      </w:r>
      <w:r w:rsidRPr="004D113E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AR     </w:t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                                      </w:t>
      </w:r>
      <w:r w:rsidRPr="004D113E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it-IT"/>
        </w:rPr>
        <w:t>« ANGHEL SALIGNY » SIMERIA</w:t>
      </w:r>
      <w:r w:rsidRPr="004D113E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 xml:space="preserve">          </w:t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noProof/>
          <w:sz w:val="16"/>
          <w:szCs w:val="16"/>
          <w:lang w:eastAsia="ro-RO"/>
        </w:rPr>
        <mc:AlternateContent>
          <mc:Choice Requires="wps">
            <w:drawing>
              <wp:inline distT="0" distB="0" distL="0" distR="0" wp14:anchorId="3E019AA6" wp14:editId="5E969A02">
                <wp:extent cx="1114425" cy="266700"/>
                <wp:effectExtent l="38100" t="38100" r="9525" b="9525"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1114425" cy="2667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E4143" w:rsidRPr="00FA2E6E" w:rsidRDefault="009E4143" w:rsidP="009E414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</w:pPr>
                            <w:r w:rsidRPr="004D113E">
                              <w:rPr>
                                <w:color w:val="CBCBCB"/>
                                <w:sz w:val="32"/>
                                <w:szCs w:val="32"/>
                                <w14:textFill>
                                  <w14:gradFill>
                                    <w14:gsLst>
                                      <w14:gs w14:pos="0">
                                        <w14:srgbClr w14:val="CBCBCB"/>
                                      </w14:gs>
                                      <w14:gs w14:pos="13000">
                                        <w14:srgbClr w14:val="5F5F5F"/>
                                      </w14:gs>
                                      <w14:gs w14:pos="21001">
                                        <w14:srgbClr w14:val="5F5F5F"/>
                                      </w14:gs>
                                      <w14:gs w14:pos="63000">
                                        <w14:srgbClr w14:val="FFFFFF"/>
                                      </w14:gs>
                                      <w14:gs w14:pos="67000">
                                        <w14:srgbClr w14:val="B2B2B2"/>
                                      </w14:gs>
                                      <w14:gs w14:pos="69000">
                                        <w14:srgbClr w14:val="292929"/>
                                      </w14:gs>
                                      <w14:gs w14:pos="82001">
                                        <w14:srgbClr w14:val="777777"/>
                                      </w14:gs>
                                      <w14:gs w14:pos="100000">
                                        <w14:srgbClr w14:val="EAEAEA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  <w14:props3d w14:extrusionH="201599" w14:contourW="0" w14:prstMaterial="legacyMetal">
                                  <w14:extrusionClr>
                                    <w14:srgbClr w14:val="FFFFFF"/>
                                  </w14:extrusionClr>
                                  <w14:contourClr>
                                    <w14:srgbClr w14:val="FFFFFF"/>
                                  </w14:contourClr>
                                </w14:props3d>
                              </w:rPr>
                              <w:t>SIMERIA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  <a:scene3d>
                          <a:camera prst="legacyPerspectiveTopLeft"/>
                          <a:lightRig rig="legacyNormal3" dir="r"/>
                        </a:scene3d>
                        <a:sp3d extrusionH="201600" prstMaterial="legacyMetal"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E019AA6"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width:87.75pt;height:2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" filled="f" stroked="f">
                <o:lock v:ext="edit" shapetype="t"/>
                <v:textbox style="mso-fit-shape-to-text:t">
                  <w:txbxContent>
                    <w:p w:rsidR="009E4143" w:rsidRPr="00FA2E6E" w:rsidRDefault="009E4143" w:rsidP="009E414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</w:pPr>
                      <w:r w:rsidRPr="004D113E">
                        <w:rPr>
                          <w:color w:val="CBCBCB"/>
                          <w:sz w:val="32"/>
                          <w:szCs w:val="32"/>
                          <w14:textFill>
                            <w14:gradFill>
                              <w14:gsLst>
                                <w14:gs w14:pos="0">
                                  <w14:srgbClr w14:val="CBCBCB"/>
                                </w14:gs>
                                <w14:gs w14:pos="13000">
                                  <w14:srgbClr w14:val="5F5F5F"/>
                                </w14:gs>
                                <w14:gs w14:pos="21001">
                                  <w14:srgbClr w14:val="5F5F5F"/>
                                </w14:gs>
                                <w14:gs w14:pos="63000">
                                  <w14:srgbClr w14:val="FFFFFF"/>
                                </w14:gs>
                                <w14:gs w14:pos="67000">
                                  <w14:srgbClr w14:val="B2B2B2"/>
                                </w14:gs>
                                <w14:gs w14:pos="69000">
                                  <w14:srgbClr w14:val="292929"/>
                                </w14:gs>
                                <w14:gs w14:pos="82001">
                                  <w14:srgbClr w14:val="777777"/>
                                </w14:gs>
                                <w14:gs w14:pos="100000">
                                  <w14:srgbClr w14:val="EAEAEA"/>
                                </w14:gs>
                              </w14:gsLst>
                              <w14:lin w14:ang="5400000" w14:scaled="1"/>
                            </w14:gradFill>
                          </w14:textFill>
                          <w14:props3d w14:extrusionH="201599" w14:contourW="0" w14:prstMaterial="legacyMetal">
                            <w14:extrusionClr>
                              <w14:srgbClr w14:val="FFFFFF"/>
                            </w14:extrusionClr>
                            <w14:contourClr>
                              <w14:srgbClr w14:val="FFFFFF"/>
                            </w14:contourClr>
                          </w14:props3d>
                        </w:rPr>
                        <w:t>SIMERIA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4D113E">
          <w:rPr>
            <w:rFonts w:ascii="Times New Roman" w:eastAsia="Times New Roman" w:hAnsi="Times New Roman" w:cs="Times New Roman"/>
            <w:b/>
            <w:bCs/>
            <w:sz w:val="16"/>
            <w:szCs w:val="16"/>
            <w:u w:val="single"/>
            <w:lang w:val="it-IT"/>
          </w:rPr>
          <w:t>colegiulsaligny_simeria@yahoo.com</w:t>
        </w:r>
      </w:hyperlink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  <w:t xml:space="preserve">        </w:t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ab/>
      </w: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  <w:r w:rsidRPr="004D113E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9E4143" w:rsidRPr="004D113E" w:rsidRDefault="009E4143" w:rsidP="009E4143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</w:p>
    <w:p w:rsidR="009E4143" w:rsidRPr="004D113E" w:rsidRDefault="009E4143" w:rsidP="009E4143">
      <w:pPr>
        <w:spacing w:after="0" w:line="240" w:lineRule="auto"/>
        <w:ind w:left="2160"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Domnule Inspector Scolar General,</w:t>
      </w:r>
    </w:p>
    <w:p w:rsidR="009E4143" w:rsidRPr="004D113E" w:rsidRDefault="009E4143" w:rsidP="009E41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ab/>
      </w: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Subsemnatul , Pascu Liviu , in calitate de director  al Colegiului Tehnic de Transport Feroviar “Anghel Saligny” Simeria , va rog sa aprobati constituirea centrului de examen de certificare a competentelor profesionale pentru obtinerea certificatului de calificare profesionala   nivel 3 avansat.</w:t>
      </w:r>
    </w:p>
    <w:p w:rsidR="009E4143" w:rsidRPr="004D113E" w:rsidRDefault="009E4143" w:rsidP="009E41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 xml:space="preserve">Unitatea noastra scolara este cuprinsa in programul Phare – TVET ca centru de aplicatie si indeplineste conditiile obligatorii pentru asigurarea calitatii examenului de certificare a competentelor profesionale , stabilite in  Metodologia de organizare si desfasurare a examenului de certificare a competentelor profesionale pentru obtinerea certificatului de calificare profesionala </w:t>
      </w:r>
      <w:bookmarkStart w:id="0" w:name="_GoBack"/>
      <w:bookmarkEnd w:id="0"/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 xml:space="preserve"> nivel 3avansat.</w:t>
      </w:r>
    </w:p>
    <w:p w:rsidR="009E4143" w:rsidRPr="004D113E" w:rsidRDefault="009E4143" w:rsidP="009E41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DIRECTOR ,</w:t>
      </w:r>
    </w:p>
    <w:p w:rsidR="009E4143" w:rsidRPr="004D113E" w:rsidRDefault="009E4143" w:rsidP="009E414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i/>
          <w:sz w:val="28"/>
          <w:szCs w:val="28"/>
          <w:lang w:val="it-IT"/>
        </w:rPr>
      </w:pPr>
      <w:r w:rsidRPr="004D113E">
        <w:rPr>
          <w:rFonts w:ascii="Times New Roman" w:eastAsia="Times New Roman" w:hAnsi="Times New Roman" w:cs="Times New Roman"/>
          <w:i/>
          <w:sz w:val="28"/>
          <w:szCs w:val="28"/>
          <w:lang w:val="it-IT"/>
        </w:rPr>
        <w:t>ing.Pascu Liviu</w:t>
      </w: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E4143" w:rsidRPr="004D113E" w:rsidRDefault="009E4143" w:rsidP="009E41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9E4143" w:rsidRDefault="009E4143" w:rsidP="009E4143"/>
    <w:p w:rsidR="00CC2968" w:rsidRDefault="00CC2968"/>
    <w:sectPr w:rsidR="00CC2968" w:rsidSect="004741E9">
      <w:pgSz w:w="12240" w:h="15840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143"/>
    <w:rsid w:val="00042FAC"/>
    <w:rsid w:val="000752F7"/>
    <w:rsid w:val="00186B7B"/>
    <w:rsid w:val="001C76BC"/>
    <w:rsid w:val="002371D1"/>
    <w:rsid w:val="0024437C"/>
    <w:rsid w:val="003A7B3E"/>
    <w:rsid w:val="003D228D"/>
    <w:rsid w:val="004C42E9"/>
    <w:rsid w:val="00500713"/>
    <w:rsid w:val="00793949"/>
    <w:rsid w:val="00850207"/>
    <w:rsid w:val="009E4143"/>
    <w:rsid w:val="00A1483D"/>
    <w:rsid w:val="00A55059"/>
    <w:rsid w:val="00B44268"/>
    <w:rsid w:val="00C73CA9"/>
    <w:rsid w:val="00CC2968"/>
    <w:rsid w:val="00E03626"/>
    <w:rsid w:val="00E176E0"/>
    <w:rsid w:val="00E934DC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65624-A52F-4A50-B197-9F374BBB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414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70EBDDFC-A64C-4CDD-BF0E-F472043753B3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</TotalTime>
  <Pages>2</Pages>
  <Words>215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2014-06-10T08:38:00Z</dcterms:created>
  <dcterms:modified xsi:type="dcterms:W3CDTF">2014-06-10T08:39:00Z</dcterms:modified>
</cp:coreProperties>
</file>